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341AA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Name of Training / Workshop:</w:t>
      </w:r>
    </w:p>
    <w:p w14:paraId="2E7ABBD9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Municipality Name and Ward Number:</w:t>
      </w:r>
    </w:p>
    <w:p w14:paraId="35854A4D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Region:</w:t>
      </w:r>
    </w:p>
    <w:p w14:paraId="558036FA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Venue:</w:t>
      </w:r>
    </w:p>
    <w:p w14:paraId="32C9E7D8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Date</w:t>
      </w:r>
      <w:r w:rsidRPr="009F512B">
        <w:rPr>
          <w:rFonts w:ascii="Arial" w:eastAsia="Calibri" w:hAnsi="Arial" w:cs="Arial"/>
          <w:bCs/>
          <w:lang w:val="en-ZA"/>
        </w:rPr>
        <w:t>:</w:t>
      </w:r>
    </w:p>
    <w:p w14:paraId="06D006D7" w14:textId="77777777" w:rsidR="00A409D3" w:rsidRPr="009F512B" w:rsidRDefault="00A409D3" w:rsidP="00A409D3">
      <w:pPr>
        <w:rPr>
          <w:rFonts w:ascii="Arial" w:hAnsi="Arial" w:cs="Arial"/>
        </w:rPr>
      </w:pPr>
    </w:p>
    <w:p w14:paraId="75A31083" w14:textId="77777777" w:rsidR="00A409D3" w:rsidRPr="00A409D3" w:rsidRDefault="00A409D3" w:rsidP="00A409D3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sz w:val="36"/>
          <w:szCs w:val="36"/>
          <w:lang w:val="en-ZA"/>
        </w:rPr>
      </w:pPr>
      <w:r w:rsidRPr="00A409D3">
        <w:rPr>
          <w:rFonts w:ascii="Arial" w:eastAsia="Calibri" w:hAnsi="Arial" w:cs="Arial"/>
          <w:b/>
          <w:bCs/>
          <w:sz w:val="36"/>
          <w:szCs w:val="36"/>
          <w:lang w:val="en-ZA"/>
        </w:rPr>
        <w:t>ATTENDANCE REGISTER FOR: NON- FINANCIAL SUPPORT FOR INFORMAL BUSINESS / INDIVIDUALS WITH NO REGISTERED BUSINESS</w:t>
      </w:r>
    </w:p>
    <w:p w14:paraId="0BBD6A74" w14:textId="77777777" w:rsidR="00A409D3" w:rsidRPr="009F512B" w:rsidRDefault="00A409D3" w:rsidP="00A409D3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lang w:val="en-ZA"/>
        </w:rPr>
      </w:pPr>
    </w:p>
    <w:tbl>
      <w:tblPr>
        <w:tblW w:w="21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919"/>
        <w:gridCol w:w="3668"/>
        <w:gridCol w:w="3106"/>
        <w:gridCol w:w="2262"/>
        <w:gridCol w:w="1097"/>
        <w:gridCol w:w="1271"/>
        <w:gridCol w:w="1123"/>
        <w:gridCol w:w="1414"/>
        <w:gridCol w:w="2665"/>
      </w:tblGrid>
      <w:tr w:rsidR="00A409D3" w:rsidRPr="009F512B" w14:paraId="58B776F7" w14:textId="77777777" w:rsidTr="00635533">
        <w:trPr>
          <w:trHeight w:val="1012"/>
        </w:trPr>
        <w:tc>
          <w:tcPr>
            <w:tcW w:w="846" w:type="dxa"/>
          </w:tcPr>
          <w:p w14:paraId="7CA9972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No.</w:t>
            </w:r>
          </w:p>
        </w:tc>
        <w:tc>
          <w:tcPr>
            <w:tcW w:w="3919" w:type="dxa"/>
            <w:shd w:val="clear" w:color="auto" w:fill="auto"/>
          </w:tcPr>
          <w:p w14:paraId="11191AD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Name and Surname</w:t>
            </w:r>
          </w:p>
        </w:tc>
        <w:tc>
          <w:tcPr>
            <w:tcW w:w="3668" w:type="dxa"/>
            <w:shd w:val="clear" w:color="auto" w:fill="auto"/>
          </w:tcPr>
          <w:p w14:paraId="0B27C29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ID Number</w:t>
            </w:r>
          </w:p>
        </w:tc>
        <w:tc>
          <w:tcPr>
            <w:tcW w:w="3106" w:type="dxa"/>
            <w:shd w:val="clear" w:color="auto" w:fill="auto"/>
          </w:tcPr>
          <w:p w14:paraId="0F60C07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Telephone Number</w:t>
            </w:r>
          </w:p>
        </w:tc>
        <w:tc>
          <w:tcPr>
            <w:tcW w:w="2262" w:type="dxa"/>
            <w:shd w:val="clear" w:color="auto" w:fill="auto"/>
          </w:tcPr>
          <w:p w14:paraId="0DC49C7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Sector</w:t>
            </w:r>
          </w:p>
        </w:tc>
        <w:tc>
          <w:tcPr>
            <w:tcW w:w="1097" w:type="dxa"/>
          </w:tcPr>
          <w:p w14:paraId="4AB3C8D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Military Veteran (Yes / No)</w:t>
            </w:r>
          </w:p>
        </w:tc>
        <w:tc>
          <w:tcPr>
            <w:tcW w:w="1271" w:type="dxa"/>
          </w:tcPr>
          <w:p w14:paraId="6E2CB5BF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Gender Male /</w:t>
            </w:r>
          </w:p>
          <w:p w14:paraId="444551D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Female / Other</w:t>
            </w:r>
          </w:p>
        </w:tc>
        <w:tc>
          <w:tcPr>
            <w:tcW w:w="1123" w:type="dxa"/>
            <w:shd w:val="clear" w:color="auto" w:fill="auto"/>
          </w:tcPr>
          <w:p w14:paraId="32610C28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</w:p>
          <w:p w14:paraId="501C21B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Age</w:t>
            </w:r>
          </w:p>
        </w:tc>
        <w:tc>
          <w:tcPr>
            <w:tcW w:w="1414" w:type="dxa"/>
          </w:tcPr>
          <w:p w14:paraId="6246326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hAnsi="Arial" w:cs="Arial"/>
                <w:b/>
                <w:lang w:val="en-ZA" w:eastAsia="en-ZA"/>
              </w:rPr>
              <w:t>Person with Disability (Yes / No)</w:t>
            </w:r>
          </w:p>
        </w:tc>
        <w:tc>
          <w:tcPr>
            <w:tcW w:w="2665" w:type="dxa"/>
            <w:shd w:val="clear" w:color="auto" w:fill="auto"/>
          </w:tcPr>
          <w:p w14:paraId="3A07CFB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Signature</w:t>
            </w:r>
          </w:p>
        </w:tc>
      </w:tr>
      <w:tr w:rsidR="00A409D3" w:rsidRPr="009F512B" w14:paraId="39B12016" w14:textId="77777777" w:rsidTr="00AC51AD">
        <w:trPr>
          <w:trHeight w:val="907"/>
        </w:trPr>
        <w:tc>
          <w:tcPr>
            <w:tcW w:w="846" w:type="dxa"/>
          </w:tcPr>
          <w:p w14:paraId="115BCE6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1.</w:t>
            </w:r>
          </w:p>
        </w:tc>
        <w:tc>
          <w:tcPr>
            <w:tcW w:w="3919" w:type="dxa"/>
            <w:shd w:val="clear" w:color="auto" w:fill="auto"/>
          </w:tcPr>
          <w:p w14:paraId="0A09214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1B4D6F1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04AA985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1FA3588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58876CAF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5E61604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58B72A1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05D63A81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068F164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3A57144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7EA43785" w14:textId="77777777" w:rsidTr="00AC51AD">
        <w:trPr>
          <w:trHeight w:val="907"/>
        </w:trPr>
        <w:tc>
          <w:tcPr>
            <w:tcW w:w="846" w:type="dxa"/>
          </w:tcPr>
          <w:p w14:paraId="5B28CC59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2.</w:t>
            </w:r>
          </w:p>
        </w:tc>
        <w:tc>
          <w:tcPr>
            <w:tcW w:w="3919" w:type="dxa"/>
            <w:shd w:val="clear" w:color="auto" w:fill="auto"/>
          </w:tcPr>
          <w:p w14:paraId="473462CD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3FBF1E9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2205C26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51FFB5B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59EA440E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0B41B77D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328E73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0339FFC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6316E33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00169D7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6D1FEBFC" w14:textId="77777777" w:rsidTr="00AC51AD">
        <w:trPr>
          <w:trHeight w:val="907"/>
        </w:trPr>
        <w:tc>
          <w:tcPr>
            <w:tcW w:w="846" w:type="dxa"/>
          </w:tcPr>
          <w:p w14:paraId="7CF2E03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3.</w:t>
            </w:r>
          </w:p>
        </w:tc>
        <w:tc>
          <w:tcPr>
            <w:tcW w:w="3919" w:type="dxa"/>
            <w:shd w:val="clear" w:color="auto" w:fill="auto"/>
          </w:tcPr>
          <w:p w14:paraId="0C9102BD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3222D544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7D5C6BE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5DA4E48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19DFAD8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35115E3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657A6E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1BAB376D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127A10F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6FE9885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1C0073B1" w14:textId="77777777" w:rsidTr="00AC51AD">
        <w:trPr>
          <w:trHeight w:val="907"/>
        </w:trPr>
        <w:tc>
          <w:tcPr>
            <w:tcW w:w="846" w:type="dxa"/>
          </w:tcPr>
          <w:p w14:paraId="7CAD0AEB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4.</w:t>
            </w:r>
          </w:p>
        </w:tc>
        <w:tc>
          <w:tcPr>
            <w:tcW w:w="3919" w:type="dxa"/>
            <w:shd w:val="clear" w:color="auto" w:fill="auto"/>
          </w:tcPr>
          <w:p w14:paraId="1588DAA0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3E37EC57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027292A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0070203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68902C1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7DF7ED2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2B51BB8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7992D82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117BCC1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5550E8D1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4FD52343" w14:textId="77777777" w:rsidTr="00AC51AD">
        <w:trPr>
          <w:trHeight w:val="907"/>
        </w:trPr>
        <w:tc>
          <w:tcPr>
            <w:tcW w:w="846" w:type="dxa"/>
          </w:tcPr>
          <w:p w14:paraId="5863180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5.</w:t>
            </w:r>
          </w:p>
        </w:tc>
        <w:tc>
          <w:tcPr>
            <w:tcW w:w="3919" w:type="dxa"/>
            <w:shd w:val="clear" w:color="auto" w:fill="auto"/>
          </w:tcPr>
          <w:p w14:paraId="6C9CBBDF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53E04E3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5F25D66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499FAE6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0DF3402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47EFCBC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5568E44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3409B1D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72F7395F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1160F64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38C7B20D" w14:textId="77777777" w:rsidTr="00AC51AD">
        <w:trPr>
          <w:trHeight w:val="907"/>
        </w:trPr>
        <w:tc>
          <w:tcPr>
            <w:tcW w:w="846" w:type="dxa"/>
          </w:tcPr>
          <w:p w14:paraId="3EB6ABE3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6.</w:t>
            </w:r>
          </w:p>
        </w:tc>
        <w:tc>
          <w:tcPr>
            <w:tcW w:w="3919" w:type="dxa"/>
            <w:shd w:val="clear" w:color="auto" w:fill="auto"/>
          </w:tcPr>
          <w:p w14:paraId="00ED088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206D979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275E10B8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5EB4280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4070EAE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46EF707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6AB9431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604FB15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6C53CE6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6621C67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77D2BB84" w14:textId="77777777" w:rsidTr="00AC51AD">
        <w:trPr>
          <w:trHeight w:val="907"/>
        </w:trPr>
        <w:tc>
          <w:tcPr>
            <w:tcW w:w="846" w:type="dxa"/>
          </w:tcPr>
          <w:p w14:paraId="600668FF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7.</w:t>
            </w:r>
          </w:p>
        </w:tc>
        <w:tc>
          <w:tcPr>
            <w:tcW w:w="3919" w:type="dxa"/>
            <w:shd w:val="clear" w:color="auto" w:fill="auto"/>
          </w:tcPr>
          <w:p w14:paraId="70F6FB64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4E1715B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66A957B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0996C47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77FC2A4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1FEDC05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EF9142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34865B9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2174271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000C6D88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48385A5E" w14:textId="77777777" w:rsidTr="00AC51AD">
        <w:trPr>
          <w:trHeight w:val="907"/>
        </w:trPr>
        <w:tc>
          <w:tcPr>
            <w:tcW w:w="846" w:type="dxa"/>
          </w:tcPr>
          <w:p w14:paraId="6A70B13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8.</w:t>
            </w:r>
          </w:p>
        </w:tc>
        <w:tc>
          <w:tcPr>
            <w:tcW w:w="3919" w:type="dxa"/>
            <w:shd w:val="clear" w:color="auto" w:fill="auto"/>
          </w:tcPr>
          <w:p w14:paraId="004C4336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08BB1E20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0D7F6B4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6C422BE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419A968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628D2F8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5D65254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0C533F4E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70B03D2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34269BE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2827830D" w14:textId="77777777" w:rsidTr="00AC51AD">
        <w:trPr>
          <w:trHeight w:val="907"/>
        </w:trPr>
        <w:tc>
          <w:tcPr>
            <w:tcW w:w="846" w:type="dxa"/>
          </w:tcPr>
          <w:p w14:paraId="34EF936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9.</w:t>
            </w:r>
          </w:p>
        </w:tc>
        <w:tc>
          <w:tcPr>
            <w:tcW w:w="3919" w:type="dxa"/>
            <w:shd w:val="clear" w:color="auto" w:fill="auto"/>
          </w:tcPr>
          <w:p w14:paraId="65F5B1C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1DB2DCD7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71CEF60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2BC04C4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0B3BC17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0E7A0BD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B24D22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4E9F11F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4780E481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36CB166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5BEF9589" w14:textId="77777777" w:rsidTr="00AC51AD">
        <w:trPr>
          <w:trHeight w:val="907"/>
        </w:trPr>
        <w:tc>
          <w:tcPr>
            <w:tcW w:w="846" w:type="dxa"/>
          </w:tcPr>
          <w:p w14:paraId="0EDB5973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10.</w:t>
            </w:r>
          </w:p>
        </w:tc>
        <w:tc>
          <w:tcPr>
            <w:tcW w:w="3919" w:type="dxa"/>
            <w:shd w:val="clear" w:color="auto" w:fill="auto"/>
          </w:tcPr>
          <w:p w14:paraId="10034E72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69E531B2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18B0620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41ADF47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498798F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72036C7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0864979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1618B35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4CA57DAE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03D34AF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</w:tbl>
    <w:p w14:paraId="11487E44" w14:textId="49F3EEE1" w:rsidR="004C125E" w:rsidRDefault="004C125E" w:rsidP="00A409D3"/>
    <w:p w14:paraId="2E1FFFC9" w14:textId="1CA497E4" w:rsidR="003007F1" w:rsidRDefault="003007F1" w:rsidP="00A409D3"/>
    <w:p w14:paraId="7163BF72" w14:textId="77777777" w:rsidR="003007F1" w:rsidRPr="00A409D3" w:rsidRDefault="003007F1" w:rsidP="00A409D3"/>
    <w:sectPr w:rsidR="003007F1" w:rsidRPr="00A409D3" w:rsidSect="00E14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973" w:right="1196" w:bottom="1099" w:left="900" w:header="648" w:footer="9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0ED57" w14:textId="77777777" w:rsidR="00912ED5" w:rsidRDefault="00912ED5">
      <w:r>
        <w:separator/>
      </w:r>
    </w:p>
  </w:endnote>
  <w:endnote w:type="continuationSeparator" w:id="0">
    <w:p w14:paraId="12DA4794" w14:textId="77777777" w:rsidR="00912ED5" w:rsidRDefault="00912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5AE0" w14:textId="77777777" w:rsidR="004917EF" w:rsidRDefault="004917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79E46" w14:textId="15D1DC52" w:rsidR="00363BCE" w:rsidRPr="00662A76" w:rsidRDefault="002F3642" w:rsidP="0076694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F6A2916" wp14:editId="2F2ABE43">
              <wp:simplePos x="0" y="0"/>
              <wp:positionH relativeFrom="column">
                <wp:posOffset>-82550</wp:posOffset>
              </wp:positionH>
              <wp:positionV relativeFrom="paragraph">
                <wp:posOffset>-36830</wp:posOffset>
              </wp:positionV>
              <wp:extent cx="8460105" cy="71628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846010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511DEC24" w14:textId="36402834" w:rsidR="00036589" w:rsidRPr="00690507" w:rsidRDefault="00036589" w:rsidP="0003658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4C125E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4C125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4C125E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B Mahlutshana</w:t>
                          </w:r>
                          <w:r w:rsidR="003007F1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Maphanzela</w:t>
                          </w:r>
                        </w:p>
                        <w:p w14:paraId="03F8F48D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00CA860A" w14:textId="77777777" w:rsidR="007319DC" w:rsidRPr="00822C80" w:rsidRDefault="007319DC" w:rsidP="007319DC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7484E5AD" w14:textId="77777777" w:rsidR="007319DC" w:rsidRPr="00171BDF" w:rsidRDefault="007319DC" w:rsidP="007319DC">
                          <w:pPr>
                            <w:rPr>
                              <w:szCs w:val="13"/>
                            </w:rPr>
                          </w:pPr>
                        </w:p>
                        <w:p w14:paraId="296C18F5" w14:textId="77777777" w:rsidR="007319DC" w:rsidRPr="00CB19A4" w:rsidRDefault="007319DC" w:rsidP="007319DC">
                          <w:pPr>
                            <w:rPr>
                              <w:szCs w:val="13"/>
                            </w:rPr>
                          </w:pPr>
                        </w:p>
                        <w:p w14:paraId="33063ECE" w14:textId="77777777" w:rsidR="007319DC" w:rsidRPr="00D115D7" w:rsidRDefault="007319DC" w:rsidP="007319DC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11A42979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61D7C91E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2E4B6CA6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1E93F399" w14:textId="77777777" w:rsidR="007319DC" w:rsidRPr="00822C80" w:rsidRDefault="007319DC" w:rsidP="007319DC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2CF4FF83" w14:textId="77777777" w:rsidR="00766941" w:rsidRPr="007319DC" w:rsidRDefault="00766941" w:rsidP="007319DC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A2916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-6.5pt;margin-top:-2.9pt;width:666.15pt;height:56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" fillcolor="window" stroked="f">
              <v:textbox inset="3mm,2.5mm">
                <w:txbxContent>
                  <w:p w14:paraId="511DEC24" w14:textId="36402834" w:rsidR="00036589" w:rsidRPr="00690507" w:rsidRDefault="00036589" w:rsidP="0003658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4C125E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4C125E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4C125E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B Mahlutshana</w:t>
                    </w:r>
                    <w:r w:rsidR="003007F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Maphanzela</w:t>
                    </w:r>
                  </w:p>
                  <w:p w14:paraId="03F8F48D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00CA860A" w14:textId="77777777" w:rsidR="007319DC" w:rsidRPr="00822C80" w:rsidRDefault="007319DC" w:rsidP="007319DC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7484E5AD" w14:textId="77777777" w:rsidR="007319DC" w:rsidRPr="00171BDF" w:rsidRDefault="007319DC" w:rsidP="007319DC">
                    <w:pPr>
                      <w:rPr>
                        <w:szCs w:val="13"/>
                      </w:rPr>
                    </w:pPr>
                  </w:p>
                  <w:p w14:paraId="296C18F5" w14:textId="77777777" w:rsidR="007319DC" w:rsidRPr="00CB19A4" w:rsidRDefault="007319DC" w:rsidP="007319DC">
                    <w:pPr>
                      <w:rPr>
                        <w:szCs w:val="13"/>
                      </w:rPr>
                    </w:pPr>
                  </w:p>
                  <w:p w14:paraId="33063ECE" w14:textId="77777777" w:rsidR="007319DC" w:rsidRPr="00D115D7" w:rsidRDefault="007319DC" w:rsidP="007319DC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11A42979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61D7C91E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2E4B6CA6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1E93F399" w14:textId="77777777" w:rsidR="007319DC" w:rsidRPr="00822C80" w:rsidRDefault="007319DC" w:rsidP="007319DC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2CF4FF83" w14:textId="77777777" w:rsidR="00766941" w:rsidRPr="007319DC" w:rsidRDefault="00766941" w:rsidP="007319DC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66B710D3" wp14:editId="51EC2897">
              <wp:simplePos x="0" y="0"/>
              <wp:positionH relativeFrom="column">
                <wp:posOffset>-76200</wp:posOffset>
              </wp:positionH>
              <wp:positionV relativeFrom="paragraph">
                <wp:posOffset>-272415</wp:posOffset>
              </wp:positionV>
              <wp:extent cx="6330950" cy="354330"/>
              <wp:effectExtent l="0" t="3810" r="3175" b="381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BA4B6E" w14:textId="77777777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2107  |  Telephone: 011 085 2001  |  Fax: 011 388 4010  |  Website: www.gep.co.za</w:t>
                          </w:r>
                        </w:p>
                        <w:p w14:paraId="0CEC8B5D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B710D3" id="Text Box 13" o:spid="_x0000_s1028" type="#_x0000_t202" style="position:absolute;left:0;text-align:left;margin-left:-6pt;margin-top:-21.45pt;width:498.5pt;height:27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9M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" filled="f" stroked="f">
              <v:textbox inset="3mm,2.5mm">
                <w:txbxContent>
                  <w:p w14:paraId="33BA4B6E" w14:textId="77777777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2107  |  Telephone: 011 085 2001  |  Fax: 011 388 4010  |  Website: www.gep.co.za</w:t>
                    </w:r>
                  </w:p>
                  <w:p w14:paraId="0CEC8B5D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1" locked="0" layoutInCell="1" allowOverlap="1" wp14:anchorId="180D54B5" wp14:editId="6D33F197">
          <wp:simplePos x="0" y="0"/>
          <wp:positionH relativeFrom="column">
            <wp:posOffset>11340465</wp:posOffset>
          </wp:positionH>
          <wp:positionV relativeFrom="paragraph">
            <wp:posOffset>-422910</wp:posOffset>
          </wp:positionV>
          <wp:extent cx="2687955" cy="798195"/>
          <wp:effectExtent l="0" t="0" r="0" b="0"/>
          <wp:wrapNone/>
          <wp:docPr id="12" name="Picture 12" descr="A close up of a devi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A close up of a devi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52BD" w14:textId="3A550B6F" w:rsidR="00363BCE" w:rsidRDefault="002F3642" w:rsidP="005F64A5">
    <w:pPr>
      <w:pStyle w:val="Footer"/>
      <w:tabs>
        <w:tab w:val="clear" w:pos="4320"/>
        <w:tab w:val="clear" w:pos="86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0F0CFDD" wp14:editId="64701150">
              <wp:simplePos x="0" y="0"/>
              <wp:positionH relativeFrom="column">
                <wp:posOffset>-80010</wp:posOffset>
              </wp:positionH>
              <wp:positionV relativeFrom="paragraph">
                <wp:posOffset>168910</wp:posOffset>
              </wp:positionV>
              <wp:extent cx="10535920" cy="71628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10535920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524E4491" w14:textId="194F39DA" w:rsidR="00036589" w:rsidRPr="00690507" w:rsidRDefault="00036589" w:rsidP="0003658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4C125E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4C125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4C125E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</w:t>
                          </w:r>
                          <w:r w:rsidR="002F3642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Mahlutshana, </w:t>
                          </w:r>
                          <w:r w:rsidR="002F3642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</w:t>
                          </w:r>
                          <w:r w:rsidR="004917E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D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Maphanzela</w:t>
                          </w:r>
                          <w:proofErr w:type="spellEnd"/>
                        </w:p>
                        <w:p w14:paraId="1FA95495" w14:textId="77777777" w:rsidR="00A01C82" w:rsidRPr="00D115D7" w:rsidRDefault="00A01C82" w:rsidP="00A01C82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3E1E8CCE" w14:textId="77777777" w:rsidR="00E210C9" w:rsidRPr="00D115D7" w:rsidRDefault="00E210C9" w:rsidP="00E210C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350C88EA" w14:textId="77777777" w:rsidR="00E210C9" w:rsidRPr="00D115D7" w:rsidRDefault="00E210C9" w:rsidP="00E210C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3CED36D3" w14:textId="77777777" w:rsidR="00766941" w:rsidRPr="00822C80" w:rsidRDefault="00766941" w:rsidP="00766941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F0CF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-6.3pt;margin-top:13.3pt;width:829.6pt;height:56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" fillcolor="window" stroked="f">
              <v:textbox inset="3mm,2.5mm">
                <w:txbxContent>
                  <w:p w14:paraId="524E4491" w14:textId="194F39DA" w:rsidR="00036589" w:rsidRPr="00690507" w:rsidRDefault="00036589" w:rsidP="0003658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4C125E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4C125E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4C125E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</w:t>
                    </w:r>
                    <w:r w:rsidR="002F3642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Mahlutshana, </w:t>
                    </w:r>
                    <w:r w:rsidR="002F3642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</w:t>
                    </w:r>
                    <w:r w:rsidR="004917E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D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Maphanzela</w:t>
                    </w:r>
                    <w:proofErr w:type="spellEnd"/>
                  </w:p>
                  <w:p w14:paraId="1FA95495" w14:textId="77777777" w:rsidR="00A01C82" w:rsidRPr="00D115D7" w:rsidRDefault="00A01C82" w:rsidP="00A01C82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3E1E8CCE" w14:textId="77777777" w:rsidR="00E210C9" w:rsidRPr="00D115D7" w:rsidRDefault="00E210C9" w:rsidP="00E210C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350C88EA" w14:textId="77777777" w:rsidR="00E210C9" w:rsidRPr="00D115D7" w:rsidRDefault="00E210C9" w:rsidP="00E210C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3CED36D3" w14:textId="77777777" w:rsidR="00766941" w:rsidRPr="00822C80" w:rsidRDefault="00766941" w:rsidP="00766941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31630703" wp14:editId="4FE1EAE9">
              <wp:simplePos x="0" y="0"/>
              <wp:positionH relativeFrom="column">
                <wp:posOffset>-75565</wp:posOffset>
              </wp:positionH>
              <wp:positionV relativeFrom="paragraph">
                <wp:posOffset>-73660</wp:posOffset>
              </wp:positionV>
              <wp:extent cx="6330950" cy="354330"/>
              <wp:effectExtent l="635" t="2540" r="254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5D1B25" w14:textId="6F33CC83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r w:rsidR="002F3642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|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Telephone: 011 085 </w:t>
                          </w:r>
                          <w:r w:rsidR="002F3642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2001 | Fax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: 011 388 </w:t>
                          </w:r>
                          <w:r w:rsidR="002F3642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4010 | Website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: www.gep.co.za</w:t>
                          </w:r>
                        </w:p>
                        <w:p w14:paraId="12E73615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630703" id="Text Box 4" o:spid="_x0000_s1031" type="#_x0000_t202" style="position:absolute;margin-left:-5.95pt;margin-top:-5.8pt;width:498.5pt;height:27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sD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" filled="f" stroked="f">
              <v:textbox inset="3mm,2.5mm">
                <w:txbxContent>
                  <w:p w14:paraId="545D1B25" w14:textId="6F33CC83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r w:rsidR="002F3642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|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Telephone: 011 085 </w:t>
                    </w:r>
                    <w:r w:rsidR="002F3642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2001 | Fax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: 011 388 </w:t>
                    </w:r>
                    <w:r w:rsidR="002F3642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4010 | Website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: www.gep.co.za</w:t>
                    </w:r>
                  </w:p>
                  <w:p w14:paraId="12E73615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1" locked="0" layoutInCell="1" allowOverlap="1" wp14:anchorId="3F10BAA2" wp14:editId="076284E7">
          <wp:simplePos x="0" y="0"/>
          <wp:positionH relativeFrom="column">
            <wp:posOffset>11224895</wp:posOffset>
          </wp:positionH>
          <wp:positionV relativeFrom="paragraph">
            <wp:posOffset>-112395</wp:posOffset>
          </wp:positionV>
          <wp:extent cx="2687955" cy="798195"/>
          <wp:effectExtent l="0" t="0" r="0" b="0"/>
          <wp:wrapNone/>
          <wp:docPr id="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8C0D6C" w14:textId="05940344" w:rsidR="00363BCE" w:rsidRPr="00A252C8" w:rsidRDefault="002F364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FD4B532" wp14:editId="7FEEC1F6">
              <wp:simplePos x="0" y="0"/>
              <wp:positionH relativeFrom="column">
                <wp:posOffset>4394835</wp:posOffset>
              </wp:positionH>
              <wp:positionV relativeFrom="paragraph">
                <wp:posOffset>116840</wp:posOffset>
              </wp:positionV>
              <wp:extent cx="3657600" cy="916940"/>
              <wp:effectExtent l="3810" t="254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801EDC" id="Rectangle 2" o:spid="_x0000_s1026" style="position:absolute;margin-left:346.05pt;margin-top:9.2pt;width:4in;height:72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" stroked="f" strokecolor="white">
              <v:shadow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1E384DAE" wp14:editId="4EDEFF17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3810" t="254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83D4DF" id="Rectangle 1" o:spid="_x0000_s1026" style="position:absolute;margin-left:58.05pt;margin-top:18.2pt;width:4in;height:72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" stroked="f" strokecolor="white">
              <v:shadow opacity="22936f" origin=",.5" offset="0,.63889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F25F8" w14:textId="77777777" w:rsidR="00912ED5" w:rsidRDefault="00912ED5">
      <w:r>
        <w:separator/>
      </w:r>
    </w:p>
  </w:footnote>
  <w:footnote w:type="continuationSeparator" w:id="0">
    <w:p w14:paraId="54D020F0" w14:textId="77777777" w:rsidR="00912ED5" w:rsidRDefault="00912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6ED29" w14:textId="77777777" w:rsidR="00363BCE" w:rsidRDefault="00000000">
    <w:pPr>
      <w:pStyle w:val="Header"/>
    </w:pPr>
    <w:r>
      <w:rPr>
        <w:szCs w:val="20"/>
        <w:lang w:val="en-ZA" w:eastAsia="en-ZA"/>
      </w:rPr>
      <w:pict w14:anchorId="4934EA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5" type="#_x0000_t75" style="position:absolute;margin-left:0;margin-top:0;width:595.7pt;height:842.15pt;z-index:-251648512;mso-wrap-edited:f;mso-position-horizontal:center;mso-position-horizontal-relative:margin;mso-position-vertical:center;mso-position-vertical-relative:margin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5F62" w14:textId="6AF03898" w:rsidR="00363BCE" w:rsidRDefault="002F3642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0E077C1D" wp14:editId="59A6B164">
              <wp:simplePos x="0" y="0"/>
              <wp:positionH relativeFrom="column">
                <wp:posOffset>14201775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2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796746" id="Rectangle 20" o:spid="_x0000_s1026" style="position:absolute;margin-left:1118.25pt;margin-top:24.7pt;width:27pt;height:23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BsIBAX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03122E0" wp14:editId="5F5964E4">
              <wp:simplePos x="0" y="0"/>
              <wp:positionH relativeFrom="column">
                <wp:posOffset>14207490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9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CA1744" id="Rectangle 19" o:spid="_x0000_s1026" style="position:absolute;margin-left:1118.7pt;margin-top:-31.9pt;width:27pt;height:57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3CA03" wp14:editId="39CE4154">
              <wp:simplePos x="0" y="0"/>
              <wp:positionH relativeFrom="column">
                <wp:posOffset>14208125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8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50915B" id="Rectangle 18" o:spid="_x0000_s1026" style="position:absolute;margin-left:1118.75pt;margin-top:55.3pt;width:27pt;height:755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" fillcolor="#c9d83a" stroked="f"/>
          </w:pict>
        </mc:Fallback>
      </mc:AlternateContent>
    </w:r>
    <w:r>
      <w:rPr>
        <w:noProof/>
        <w:lang w:val="en-ZA" w:eastAsia="en-ZA"/>
      </w:rPr>
      <w:drawing>
        <wp:anchor distT="0" distB="0" distL="114300" distR="114300" simplePos="0" relativeHeight="251658752" behindDoc="1" locked="0" layoutInCell="1" allowOverlap="1" wp14:anchorId="7A39985F" wp14:editId="4BEC3E60">
          <wp:simplePos x="0" y="0"/>
          <wp:positionH relativeFrom="column">
            <wp:posOffset>12332970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17" name="Picture 17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E977910" wp14:editId="7F4C392F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235" y="3668"/>
                  <wp:lineTo x="235" y="17117"/>
                  <wp:lineTo x="21259" y="17117"/>
                  <wp:lineTo x="21259" y="3668"/>
                  <wp:lineTo x="235" y="3668"/>
                </wp:wrapPolygon>
              </wp:wrapThrough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8D244" w14:textId="77777777" w:rsidR="001B44BE" w:rsidRPr="00912E99" w:rsidRDefault="001B44BE" w:rsidP="001B44BE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7A777489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977910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-7.95pt;margin-top:40.7pt;width:275.85pt;height:2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" filled="f" stroked="f">
              <v:textbox inset=",7.2pt,,7.2pt">
                <w:txbxContent>
                  <w:p w14:paraId="7108D244" w14:textId="77777777" w:rsidR="001B44BE" w:rsidRPr="00912E99" w:rsidRDefault="001B44BE" w:rsidP="001B44BE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7A777489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8512" behindDoc="1" locked="0" layoutInCell="1" allowOverlap="1" wp14:anchorId="640C1AB9" wp14:editId="48715CFD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19265"/>
              <wp:lineTo x="21225" y="19265"/>
              <wp:lineTo x="21225" y="0"/>
              <wp:lineTo x="0" y="0"/>
            </wp:wrapPolygon>
          </wp:wrapThrough>
          <wp:docPr id="15" name="Picture 1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FF60" w14:textId="271ABE3D" w:rsidR="00363BCE" w:rsidRDefault="002F364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277665D" wp14:editId="7BB9EF35">
              <wp:simplePos x="0" y="0"/>
              <wp:positionH relativeFrom="column">
                <wp:posOffset>14203680</wp:posOffset>
              </wp:positionH>
              <wp:positionV relativeFrom="paragraph">
                <wp:posOffset>670560</wp:posOffset>
              </wp:positionV>
              <wp:extent cx="342900" cy="9699625"/>
              <wp:effectExtent l="0" t="0" r="0" b="0"/>
              <wp:wrapNone/>
              <wp:docPr id="1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699625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6869A" id="Rectangle 11" o:spid="_x0000_s1026" style="position:absolute;margin-left:1118.4pt;margin-top:52.8pt;width:27pt;height:763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9EE9FB" wp14:editId="7DA1ECF0">
              <wp:simplePos x="0" y="0"/>
              <wp:positionH relativeFrom="column">
                <wp:posOffset>14201775</wp:posOffset>
              </wp:positionH>
              <wp:positionV relativeFrom="paragraph">
                <wp:posOffset>-657860</wp:posOffset>
              </wp:positionV>
              <wp:extent cx="342900" cy="877570"/>
              <wp:effectExtent l="0" t="0" r="0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87757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3C22A7" id="Rectangle 10" o:spid="_x0000_s1026" style="position:absolute;margin-left:1118.25pt;margin-top:-51.8pt;width:27pt;height:6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083271C" wp14:editId="2D8F570C">
              <wp:simplePos x="0" y="0"/>
              <wp:positionH relativeFrom="column">
                <wp:posOffset>14201140</wp:posOffset>
              </wp:positionH>
              <wp:positionV relativeFrom="paragraph">
                <wp:posOffset>213360</wp:posOffset>
              </wp:positionV>
              <wp:extent cx="342900" cy="297180"/>
              <wp:effectExtent l="0" t="0" r="0" b="0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2D6D58" id="Rectangle 9" o:spid="_x0000_s1026" style="position:absolute;margin-left:1118.2pt;margin-top:16.8pt;width:27pt;height:2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Dw1ZdH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4656" behindDoc="1" locked="0" layoutInCell="1" allowOverlap="1" wp14:anchorId="728050B5" wp14:editId="4F9CA4B1">
          <wp:simplePos x="0" y="0"/>
          <wp:positionH relativeFrom="column">
            <wp:posOffset>12325985</wp:posOffset>
          </wp:positionH>
          <wp:positionV relativeFrom="paragraph">
            <wp:posOffset>-270510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8" name="Picture 66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FA5338E" wp14:editId="6DCF7780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B9C9B" w14:textId="77777777" w:rsidR="00363BCE" w:rsidRPr="00912E99" w:rsidRDefault="002059E5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A5338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-9.75pt;margin-top:37.45pt;width:275.8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" filled="f" stroked="f">
              <v:textbox inset=",7.2pt,,7.2pt">
                <w:txbxContent>
                  <w:p w14:paraId="64BB9C9B" w14:textId="77777777" w:rsidR="00363BCE" w:rsidRPr="00912E99" w:rsidRDefault="002059E5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7488" behindDoc="1" locked="0" layoutInCell="1" allowOverlap="1" wp14:anchorId="3FB7958B" wp14:editId="652FB3A4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6" name="Picture 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848A3"/>
    <w:multiLevelType w:val="hybridMultilevel"/>
    <w:tmpl w:val="B896C80C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66388">
    <w:abstractNumId w:val="0"/>
  </w:num>
  <w:num w:numId="2" w16cid:durableId="976839501">
    <w:abstractNumId w:val="2"/>
  </w:num>
  <w:num w:numId="3" w16cid:durableId="1323583969">
    <w:abstractNumId w:val="4"/>
  </w:num>
  <w:num w:numId="4" w16cid:durableId="1879665245">
    <w:abstractNumId w:val="1"/>
  </w:num>
  <w:num w:numId="5" w16cid:durableId="832255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ZA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xtzA2sLQwMzdS0lEKTi0uzszPAykwqgUAfxetKiwAAAA="/>
  </w:docVars>
  <w:rsids>
    <w:rsidRoot w:val="002F3642"/>
    <w:rsid w:val="00013422"/>
    <w:rsid w:val="00024FEF"/>
    <w:rsid w:val="00025B3D"/>
    <w:rsid w:val="00036589"/>
    <w:rsid w:val="00040472"/>
    <w:rsid w:val="00040DDA"/>
    <w:rsid w:val="000417F9"/>
    <w:rsid w:val="00044DD3"/>
    <w:rsid w:val="00051FA1"/>
    <w:rsid w:val="00055744"/>
    <w:rsid w:val="00060DB7"/>
    <w:rsid w:val="000651A8"/>
    <w:rsid w:val="000773F2"/>
    <w:rsid w:val="000B330A"/>
    <w:rsid w:val="000C63CB"/>
    <w:rsid w:val="00130340"/>
    <w:rsid w:val="001524CC"/>
    <w:rsid w:val="00156DF5"/>
    <w:rsid w:val="00164028"/>
    <w:rsid w:val="001721AA"/>
    <w:rsid w:val="001B3AF4"/>
    <w:rsid w:val="001B44BE"/>
    <w:rsid w:val="001D5645"/>
    <w:rsid w:val="001F6605"/>
    <w:rsid w:val="00204897"/>
    <w:rsid w:val="002059E5"/>
    <w:rsid w:val="002120CF"/>
    <w:rsid w:val="0022413B"/>
    <w:rsid w:val="0023160C"/>
    <w:rsid w:val="002445C3"/>
    <w:rsid w:val="0025246A"/>
    <w:rsid w:val="00256F98"/>
    <w:rsid w:val="00261D29"/>
    <w:rsid w:val="00273ED1"/>
    <w:rsid w:val="00284C50"/>
    <w:rsid w:val="00292C56"/>
    <w:rsid w:val="002D7E82"/>
    <w:rsid w:val="002E0988"/>
    <w:rsid w:val="002E1C21"/>
    <w:rsid w:val="002F3642"/>
    <w:rsid w:val="003007F1"/>
    <w:rsid w:val="00333ED6"/>
    <w:rsid w:val="00335AF2"/>
    <w:rsid w:val="00345688"/>
    <w:rsid w:val="00353F01"/>
    <w:rsid w:val="00363BCE"/>
    <w:rsid w:val="00371FB8"/>
    <w:rsid w:val="003734CC"/>
    <w:rsid w:val="003743D9"/>
    <w:rsid w:val="00391383"/>
    <w:rsid w:val="00393F76"/>
    <w:rsid w:val="003A2228"/>
    <w:rsid w:val="003A389F"/>
    <w:rsid w:val="003B1CEB"/>
    <w:rsid w:val="003C08B8"/>
    <w:rsid w:val="003C7C44"/>
    <w:rsid w:val="003D37F7"/>
    <w:rsid w:val="003D3BB2"/>
    <w:rsid w:val="003D3D4F"/>
    <w:rsid w:val="003E3C3B"/>
    <w:rsid w:val="003E5567"/>
    <w:rsid w:val="003F2775"/>
    <w:rsid w:val="003F7A9C"/>
    <w:rsid w:val="004277D2"/>
    <w:rsid w:val="004314EA"/>
    <w:rsid w:val="00437543"/>
    <w:rsid w:val="004502D1"/>
    <w:rsid w:val="00463F9C"/>
    <w:rsid w:val="00466087"/>
    <w:rsid w:val="004715F4"/>
    <w:rsid w:val="004917EF"/>
    <w:rsid w:val="00492DF4"/>
    <w:rsid w:val="00496941"/>
    <w:rsid w:val="00497F96"/>
    <w:rsid w:val="004B1836"/>
    <w:rsid w:val="004C125E"/>
    <w:rsid w:val="004D2AA1"/>
    <w:rsid w:val="004D3DBE"/>
    <w:rsid w:val="004E1B72"/>
    <w:rsid w:val="005063FF"/>
    <w:rsid w:val="00512AFF"/>
    <w:rsid w:val="00521395"/>
    <w:rsid w:val="00541209"/>
    <w:rsid w:val="00542B3C"/>
    <w:rsid w:val="00546AD0"/>
    <w:rsid w:val="0055111E"/>
    <w:rsid w:val="005646C5"/>
    <w:rsid w:val="00577F29"/>
    <w:rsid w:val="005A39F5"/>
    <w:rsid w:val="005D18F9"/>
    <w:rsid w:val="005D7BDE"/>
    <w:rsid w:val="005E5C24"/>
    <w:rsid w:val="005E75E3"/>
    <w:rsid w:val="005F3587"/>
    <w:rsid w:val="005F64A5"/>
    <w:rsid w:val="00601016"/>
    <w:rsid w:val="0060596A"/>
    <w:rsid w:val="00611F0F"/>
    <w:rsid w:val="006208CA"/>
    <w:rsid w:val="00621624"/>
    <w:rsid w:val="00635533"/>
    <w:rsid w:val="0063682D"/>
    <w:rsid w:val="00662A76"/>
    <w:rsid w:val="006643A5"/>
    <w:rsid w:val="00665175"/>
    <w:rsid w:val="006868BF"/>
    <w:rsid w:val="00691BE1"/>
    <w:rsid w:val="006A182B"/>
    <w:rsid w:val="006A2102"/>
    <w:rsid w:val="006A5CF1"/>
    <w:rsid w:val="006D0BDD"/>
    <w:rsid w:val="006D2193"/>
    <w:rsid w:val="006D30CA"/>
    <w:rsid w:val="006D7B69"/>
    <w:rsid w:val="006E1BD2"/>
    <w:rsid w:val="00706BA9"/>
    <w:rsid w:val="007074A4"/>
    <w:rsid w:val="00711CF5"/>
    <w:rsid w:val="0072698E"/>
    <w:rsid w:val="00730D8A"/>
    <w:rsid w:val="007319DC"/>
    <w:rsid w:val="007566DC"/>
    <w:rsid w:val="00766222"/>
    <w:rsid w:val="00766941"/>
    <w:rsid w:val="00771D74"/>
    <w:rsid w:val="00780D15"/>
    <w:rsid w:val="0079296F"/>
    <w:rsid w:val="007B3FC8"/>
    <w:rsid w:val="007C2776"/>
    <w:rsid w:val="007F2D8D"/>
    <w:rsid w:val="007F35E7"/>
    <w:rsid w:val="00802557"/>
    <w:rsid w:val="00803413"/>
    <w:rsid w:val="0082190E"/>
    <w:rsid w:val="00822979"/>
    <w:rsid w:val="00826684"/>
    <w:rsid w:val="0083389F"/>
    <w:rsid w:val="00877CAF"/>
    <w:rsid w:val="00885302"/>
    <w:rsid w:val="00893242"/>
    <w:rsid w:val="008A2C30"/>
    <w:rsid w:val="008B755C"/>
    <w:rsid w:val="008C21B3"/>
    <w:rsid w:val="008E01E3"/>
    <w:rsid w:val="008E54D9"/>
    <w:rsid w:val="008F660D"/>
    <w:rsid w:val="00902BF4"/>
    <w:rsid w:val="00903512"/>
    <w:rsid w:val="00912E99"/>
    <w:rsid w:val="00912ED5"/>
    <w:rsid w:val="00914834"/>
    <w:rsid w:val="0092038C"/>
    <w:rsid w:val="009408FF"/>
    <w:rsid w:val="0096077C"/>
    <w:rsid w:val="00972246"/>
    <w:rsid w:val="009722E5"/>
    <w:rsid w:val="009A295F"/>
    <w:rsid w:val="009A4FA6"/>
    <w:rsid w:val="009B3E93"/>
    <w:rsid w:val="009B525D"/>
    <w:rsid w:val="009C1724"/>
    <w:rsid w:val="009E7C8B"/>
    <w:rsid w:val="009F4FF1"/>
    <w:rsid w:val="00A01C82"/>
    <w:rsid w:val="00A03DE2"/>
    <w:rsid w:val="00A133E1"/>
    <w:rsid w:val="00A21CE3"/>
    <w:rsid w:val="00A23B77"/>
    <w:rsid w:val="00A252C8"/>
    <w:rsid w:val="00A32C92"/>
    <w:rsid w:val="00A409D3"/>
    <w:rsid w:val="00A417C5"/>
    <w:rsid w:val="00A71014"/>
    <w:rsid w:val="00A7450B"/>
    <w:rsid w:val="00AC51AD"/>
    <w:rsid w:val="00AD579A"/>
    <w:rsid w:val="00AD5861"/>
    <w:rsid w:val="00AE143D"/>
    <w:rsid w:val="00AE3284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7078"/>
    <w:rsid w:val="00B87257"/>
    <w:rsid w:val="00B93D30"/>
    <w:rsid w:val="00B951D3"/>
    <w:rsid w:val="00B96C98"/>
    <w:rsid w:val="00BA2A79"/>
    <w:rsid w:val="00BA759E"/>
    <w:rsid w:val="00BC4E4E"/>
    <w:rsid w:val="00BD1F20"/>
    <w:rsid w:val="00BD4F24"/>
    <w:rsid w:val="00BF45D0"/>
    <w:rsid w:val="00C46968"/>
    <w:rsid w:val="00C65BC0"/>
    <w:rsid w:val="00CB5E3D"/>
    <w:rsid w:val="00D33CBC"/>
    <w:rsid w:val="00DA3AF7"/>
    <w:rsid w:val="00DB5607"/>
    <w:rsid w:val="00DC17FD"/>
    <w:rsid w:val="00DC4507"/>
    <w:rsid w:val="00DE1107"/>
    <w:rsid w:val="00DE1A63"/>
    <w:rsid w:val="00DE5D39"/>
    <w:rsid w:val="00DF15A0"/>
    <w:rsid w:val="00E031ED"/>
    <w:rsid w:val="00E14A03"/>
    <w:rsid w:val="00E210C9"/>
    <w:rsid w:val="00E2669F"/>
    <w:rsid w:val="00E34822"/>
    <w:rsid w:val="00E45559"/>
    <w:rsid w:val="00E472AC"/>
    <w:rsid w:val="00E5075B"/>
    <w:rsid w:val="00E615CE"/>
    <w:rsid w:val="00E71591"/>
    <w:rsid w:val="00E75D80"/>
    <w:rsid w:val="00ED10E1"/>
    <w:rsid w:val="00ED3CAB"/>
    <w:rsid w:val="00EE23C0"/>
    <w:rsid w:val="00EF3CEE"/>
    <w:rsid w:val="00F0071D"/>
    <w:rsid w:val="00F049F5"/>
    <w:rsid w:val="00F12E7A"/>
    <w:rsid w:val="00F62126"/>
    <w:rsid w:val="00F82F0C"/>
    <w:rsid w:val="00FB0676"/>
    <w:rsid w:val="00FD0628"/>
    <w:rsid w:val="00FD2BEF"/>
    <w:rsid w:val="00FD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1332656"/>
  <w15:chartTrackingRefBased/>
  <w15:docId w15:val="{4E886FC9-149B-4CF3-B213-C798EA05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  <w:lang w:val="en-ZA" w:eastAsia="en-GB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Attendance%20Registers%20SMME_07032022\GEP%20Attendance%20Registers%20SMME_07032022\Attendance%20Register%20-%20Informal%20%20v2%20-%200703202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7EB0069-100C-4F5B-9BDF-AA426B70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Attendance Register - Informal  v2 - 07032022</Template>
  <TotalTime>2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Palesa Shomang</dc:creator>
  <cp:keywords/>
  <cp:lastModifiedBy>Palesa Shomang</cp:lastModifiedBy>
  <cp:revision>2</cp:revision>
  <cp:lastPrinted>2017-10-03T12:58:00Z</cp:lastPrinted>
  <dcterms:created xsi:type="dcterms:W3CDTF">2022-07-12T09:34:00Z</dcterms:created>
  <dcterms:modified xsi:type="dcterms:W3CDTF">2022-07-12T09:34:00Z</dcterms:modified>
</cp:coreProperties>
</file>